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EED4" w14:textId="77777777" w:rsidR="00900AEA" w:rsidRDefault="00900AEA" w:rsidP="00900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BURDON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F3BF876" w14:textId="77777777" w:rsidR="00900AEA" w:rsidRDefault="00900AEA" w:rsidP="00900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Rothwell, Northamptonshire. Widow.</w:t>
      </w:r>
    </w:p>
    <w:p w14:paraId="0AB77840" w14:textId="77777777" w:rsidR="00900AEA" w:rsidRDefault="00900AEA" w:rsidP="00900AEA">
      <w:pPr>
        <w:rPr>
          <w:rFonts w:ascii="Times New Roman" w:hAnsi="Times New Roman" w:cs="Times New Roman"/>
        </w:rPr>
      </w:pPr>
    </w:p>
    <w:p w14:paraId="3B8CD743" w14:textId="77777777" w:rsidR="00900AEA" w:rsidRDefault="00900AEA" w:rsidP="00900AEA">
      <w:pPr>
        <w:rPr>
          <w:rFonts w:ascii="Times New Roman" w:hAnsi="Times New Roman" w:cs="Times New Roman"/>
        </w:rPr>
      </w:pPr>
    </w:p>
    <w:p w14:paraId="252AFF08" w14:textId="77777777" w:rsidR="00900AEA" w:rsidRDefault="00900AEA" w:rsidP="00900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Pycard</w:t>
      </w:r>
      <w:proofErr w:type="spellEnd"/>
      <w:r>
        <w:rPr>
          <w:rFonts w:ascii="Times New Roman" w:hAnsi="Times New Roman" w:cs="Times New Roman"/>
        </w:rPr>
        <w:t xml:space="preserve"> of Rothwell(q.v.) brought a plaint of debt against her, Robert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Burdon of Rothwell(q.v.), John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Elton, Huntingdonshire(q.v.),</w:t>
      </w:r>
    </w:p>
    <w:p w14:paraId="7D8699A3" w14:textId="77777777" w:rsidR="00900AEA" w:rsidRDefault="00900AEA" w:rsidP="00900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Elton(q.v.).</w:t>
      </w:r>
    </w:p>
    <w:p w14:paraId="2FC10A36" w14:textId="77777777" w:rsidR="00900AEA" w:rsidRDefault="00900AEA" w:rsidP="00900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BB1872C" w14:textId="77777777" w:rsidR="00900AEA" w:rsidRDefault="00900AEA" w:rsidP="00900AEA">
      <w:pPr>
        <w:rPr>
          <w:rFonts w:ascii="Times New Roman" w:hAnsi="Times New Roman" w:cs="Times New Roman"/>
        </w:rPr>
      </w:pPr>
    </w:p>
    <w:p w14:paraId="049B5664" w14:textId="77777777" w:rsidR="00900AEA" w:rsidRDefault="00900AEA" w:rsidP="00900AEA">
      <w:pPr>
        <w:rPr>
          <w:rFonts w:ascii="Times New Roman" w:hAnsi="Times New Roman" w:cs="Times New Roman"/>
        </w:rPr>
      </w:pPr>
    </w:p>
    <w:p w14:paraId="564DDEAB" w14:textId="77777777" w:rsidR="00900AEA" w:rsidRDefault="00900AEA" w:rsidP="00900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2018</w:t>
      </w:r>
    </w:p>
    <w:p w14:paraId="695930AD" w14:textId="77777777" w:rsidR="006B2F86" w:rsidRPr="00E71FC3" w:rsidRDefault="00900A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95074" w14:textId="77777777" w:rsidR="00900AEA" w:rsidRDefault="00900AEA" w:rsidP="00E71FC3">
      <w:r>
        <w:separator/>
      </w:r>
    </w:p>
  </w:endnote>
  <w:endnote w:type="continuationSeparator" w:id="0">
    <w:p w14:paraId="172AAAD0" w14:textId="77777777" w:rsidR="00900AEA" w:rsidRDefault="00900A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4B6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D5B41" w14:textId="77777777" w:rsidR="00900AEA" w:rsidRDefault="00900AEA" w:rsidP="00E71FC3">
      <w:r>
        <w:separator/>
      </w:r>
    </w:p>
  </w:footnote>
  <w:footnote w:type="continuationSeparator" w:id="0">
    <w:p w14:paraId="77BE47B4" w14:textId="77777777" w:rsidR="00900AEA" w:rsidRDefault="00900A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AEA"/>
    <w:rsid w:val="001A7C09"/>
    <w:rsid w:val="00577BD5"/>
    <w:rsid w:val="00656CBA"/>
    <w:rsid w:val="006A1F77"/>
    <w:rsid w:val="00733BE7"/>
    <w:rsid w:val="00900A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36487"/>
  <w15:chartTrackingRefBased/>
  <w15:docId w15:val="{FCCCB382-4966-4B51-8C01-5761DF3B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A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2018-11-16T22:20:00Z</dcterms:created>
  <dcterms:modified xsi:type="dcterms:W3CDTF">2018-11-16T22:21:00Z</dcterms:modified>
</cp:coreProperties>
</file>